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E0045" w14:textId="77777777" w:rsidR="00D80198" w:rsidRDefault="00D80198" w:rsidP="00D801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RYNDS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31D1615" w14:textId="77777777" w:rsidR="00D80198" w:rsidRDefault="00D80198" w:rsidP="00D801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Skinner.</w:t>
      </w:r>
    </w:p>
    <w:p w14:paraId="7DE4F440" w14:textId="77777777" w:rsidR="00D80198" w:rsidRDefault="00D80198" w:rsidP="00D80198">
      <w:pPr>
        <w:rPr>
          <w:rFonts w:ascii="Times New Roman" w:hAnsi="Times New Roman" w:cs="Times New Roman"/>
        </w:rPr>
      </w:pPr>
    </w:p>
    <w:p w14:paraId="537B262C" w14:textId="77777777" w:rsidR="00D80198" w:rsidRDefault="00D80198" w:rsidP="00D80198">
      <w:pPr>
        <w:rPr>
          <w:rFonts w:ascii="Times New Roman" w:hAnsi="Times New Roman" w:cs="Times New Roman"/>
        </w:rPr>
      </w:pPr>
    </w:p>
    <w:p w14:paraId="3674479E" w14:textId="77777777" w:rsidR="00D80198" w:rsidRDefault="00D80198" w:rsidP="00D801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Chertsey of Dartford, Kent(q.v.),</w:t>
      </w:r>
    </w:p>
    <w:p w14:paraId="25EC45E0" w14:textId="77777777" w:rsidR="00D80198" w:rsidRDefault="00D80198" w:rsidP="00D801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Rokes</w:t>
      </w:r>
      <w:proofErr w:type="spellEnd"/>
      <w:r>
        <w:rPr>
          <w:rFonts w:ascii="Times New Roman" w:hAnsi="Times New Roman" w:cs="Times New Roman"/>
        </w:rPr>
        <w:t xml:space="preserve"> of London(q.v.) and Richard </w:t>
      </w:r>
      <w:proofErr w:type="spellStart"/>
      <w:r>
        <w:rPr>
          <w:rFonts w:ascii="Times New Roman" w:hAnsi="Times New Roman" w:cs="Times New Roman"/>
        </w:rPr>
        <w:t>Restwold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14:paraId="7441752B" w14:textId="77777777" w:rsidR="00D80198" w:rsidRDefault="00D80198" w:rsidP="00D801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gentleman(q.v.).</w:t>
      </w:r>
    </w:p>
    <w:p w14:paraId="0E38E7D0" w14:textId="77777777" w:rsidR="00D80198" w:rsidRDefault="00D80198" w:rsidP="00D801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821CD56" w14:textId="77777777" w:rsidR="00D80198" w:rsidRDefault="00D80198" w:rsidP="00D80198">
      <w:pPr>
        <w:rPr>
          <w:rFonts w:ascii="Times New Roman" w:hAnsi="Times New Roman" w:cs="Times New Roman"/>
        </w:rPr>
      </w:pPr>
    </w:p>
    <w:p w14:paraId="03CF2D9E" w14:textId="77777777" w:rsidR="00D80198" w:rsidRDefault="00D80198" w:rsidP="00D80198">
      <w:pPr>
        <w:rPr>
          <w:rFonts w:ascii="Times New Roman" w:hAnsi="Times New Roman" w:cs="Times New Roman"/>
        </w:rPr>
      </w:pPr>
    </w:p>
    <w:p w14:paraId="624843DE" w14:textId="3E15C3EA" w:rsidR="006B2F86" w:rsidRPr="00E71FC3" w:rsidRDefault="00D80198" w:rsidP="00D80198">
      <w:pPr>
        <w:pStyle w:val="NoSpacing"/>
      </w:pPr>
      <w:r>
        <w:t>8 December 2018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60357" w14:textId="77777777" w:rsidR="00D80198" w:rsidRDefault="00D80198" w:rsidP="00E71FC3">
      <w:r>
        <w:separator/>
      </w:r>
    </w:p>
  </w:endnote>
  <w:endnote w:type="continuationSeparator" w:id="0">
    <w:p w14:paraId="4990831E" w14:textId="77777777" w:rsidR="00D80198" w:rsidRDefault="00D8019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43D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08F31" w14:textId="77777777" w:rsidR="00D80198" w:rsidRDefault="00D80198" w:rsidP="00E71FC3">
      <w:r>
        <w:separator/>
      </w:r>
    </w:p>
  </w:footnote>
  <w:footnote w:type="continuationSeparator" w:id="0">
    <w:p w14:paraId="44A0C1BB" w14:textId="77777777" w:rsidR="00D80198" w:rsidRDefault="00D8019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98"/>
    <w:rsid w:val="001A7C09"/>
    <w:rsid w:val="00577BD5"/>
    <w:rsid w:val="00656CBA"/>
    <w:rsid w:val="006A1F77"/>
    <w:rsid w:val="00733BE7"/>
    <w:rsid w:val="00AB52E8"/>
    <w:rsid w:val="00B16D3F"/>
    <w:rsid w:val="00BB41AC"/>
    <w:rsid w:val="00D801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FA1A7"/>
  <w15:chartTrackingRefBased/>
  <w15:docId w15:val="{C2073221-BF49-4EAD-A438-3658B6F31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19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801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2018-12-10T22:08:00Z</dcterms:created>
  <dcterms:modified xsi:type="dcterms:W3CDTF">2018-12-10T22:09:00Z</dcterms:modified>
</cp:coreProperties>
</file>